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7777777" w:rsidR="00C374E4" w:rsidRPr="0011436A" w:rsidRDefault="00C374E4" w:rsidP="00BC2F4D">
      <w:pPr>
        <w:jc w:val="center"/>
        <w:rPr>
          <w:rFonts w:cs="Arial"/>
          <w:b/>
        </w:rPr>
      </w:pPr>
      <w:r w:rsidRPr="0011436A">
        <w:rPr>
          <w:rFonts w:cs="Arial"/>
          <w:b/>
        </w:rPr>
        <w:t>IZJAVA SODELUJOČEGA PODJETJA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78CED75" w14:textId="77777777" w:rsidR="005B230F" w:rsidRDefault="005B230F" w:rsidP="005B230F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47E91D2" w14:textId="77777777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57A35A8D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>dovolju</w:t>
      </w:r>
      <w:bookmarkStart w:id="0" w:name="_GoBack"/>
      <w:bookmarkEnd w:id="0"/>
      <w:r w:rsidRPr="00F35A6C">
        <w:rPr>
          <w:rFonts w:cs="Arial"/>
        </w:rPr>
        <w:t xml:space="preserve">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</w:t>
      </w:r>
      <w:r w:rsidR="008468D6">
        <w:rPr>
          <w:rFonts w:cs="Arial"/>
        </w:rPr>
        <w:t>,</w:t>
      </w:r>
      <w:r w:rsidRPr="00F35A6C">
        <w:rPr>
          <w:rFonts w:cs="Arial"/>
        </w:rPr>
        <w:t xml:space="preserve">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77777777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="003604BB">
        <w:rPr>
          <w:rFonts w:cs="Arial"/>
          <w:u w:val="single"/>
        </w:rPr>
        <w:t>____</w:t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3D8CA504" w14:textId="77777777" w:rsidR="008468D6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</w:p>
    <w:p w14:paraId="18BF8984" w14:textId="1DCF8777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Ta obrazec je sestavni del in priloga ponudbe, s katero se prijavljamo na razpis za izvedbo javnega naročila.</w:t>
      </w:r>
    </w:p>
    <w:sectPr w:rsidR="00D47195" w:rsidRPr="00E81DF5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77EA9" w14:textId="77777777" w:rsidR="004E0CB2" w:rsidRDefault="004E0CB2">
      <w:r>
        <w:separator/>
      </w:r>
    </w:p>
  </w:endnote>
  <w:endnote w:type="continuationSeparator" w:id="0">
    <w:p w14:paraId="645426F7" w14:textId="77777777" w:rsidR="004E0CB2" w:rsidRDefault="004E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5804E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496CF2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370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370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CA813" w14:textId="77777777" w:rsidR="004E0CB2" w:rsidRDefault="004E0CB2">
      <w:r>
        <w:separator/>
      </w:r>
    </w:p>
  </w:footnote>
  <w:footnote w:type="continuationSeparator" w:id="0">
    <w:p w14:paraId="73AC1175" w14:textId="77777777" w:rsidR="004E0CB2" w:rsidRDefault="004E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C9E14E" w:rsidR="00C0552D" w:rsidRPr="00B84F6D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4DA7EBF" w:rsidR="00C0552D" w:rsidRPr="008E7AB1" w:rsidRDefault="00144B8D" w:rsidP="00117051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1705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1BA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B643F"/>
    <w:rsid w:val="006C370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7A5A"/>
    <w:rsid w:val="00780396"/>
    <w:rsid w:val="0078319E"/>
    <w:rsid w:val="00783525"/>
    <w:rsid w:val="007838D2"/>
    <w:rsid w:val="007964C9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27EF"/>
    <w:rsid w:val="00833AC6"/>
    <w:rsid w:val="00843739"/>
    <w:rsid w:val="008468D6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246E8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150D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45A3FA-BCFB-4639-A811-14EAD82F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104</Words>
  <Characters>895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7</cp:revision>
  <cp:lastPrinted>2016-06-20T06:30:00Z</cp:lastPrinted>
  <dcterms:created xsi:type="dcterms:W3CDTF">2021-06-11T11:32:00Z</dcterms:created>
  <dcterms:modified xsi:type="dcterms:W3CDTF">2025-02-27T12:34:00Z</dcterms:modified>
</cp:coreProperties>
</file>